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Cotswolds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Cotswolds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Cotswolds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Cotswolds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Cotswolds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Cotswolds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46.2% </w:t>
      </w:r>
      <w:r w:rsidRPr="004747BF">
        <w:rPr>
          <w:rFonts w:ascii="Libre Franklin Light" w:eastAsia="Times New Roman" w:hAnsi="Libre Franklin Light" w:cs="Calibri Light"/>
        </w:rPr>
        <w:t xml:space="preserve">of those respondents classified as PGSI 8+ in South Cotswolds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Cotswolds is estimated to be </w:t>
      </w:r>
      <w:r w:rsidRPr="00773DF7">
        <w:rPr>
          <w:rFonts w:ascii="Libre Franklin Light" w:eastAsia="Times New Roman" w:hAnsi="Libre Franklin Light" w:cs="Calibri Light"/>
          <w:b/>
          <w:bCs/>
          <w:color w:val="C45911" w:themeColor="accent2" w:themeShade="BF"/>
        </w:rPr>
        <w:t xml:space="preserve">£760,080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Cotswolds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Cotswolds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Cotswolds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Cotswolds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Cotswold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Cotswolds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Cotswold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Cotswolds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41.9%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Cotswolds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Cotswold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Cotswolds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37.5%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Cotswolds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Cotswolds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38.5%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Cotswolds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Cotswolds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Cotswolds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£760,080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Cotswolds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£12,380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£256,035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£18,341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£5,159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£9,457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£458,708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£760,080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Cotswolds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Cotswolds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Cotswolds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Cotswolds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Cotswolds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Cotswolds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Cotswolds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Cotswolds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Cotswolds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Cotswolds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Cotswolds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Cotswolds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8EA9BEF-5982-40E0-AB28-92701EAF354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